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Cardiff South and Penarth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Cardiff South and Penarth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Cardiff South and Penarth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Cardiff South and Penarth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Cardiff South and Penarth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Cardiff South and Penarth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74.5% </w:t>
      </w:r>
      <w:r w:rsidRPr="004747BF">
        <w:rPr>
          <w:rFonts w:ascii="Libre Franklin Light" w:eastAsia="Times New Roman" w:hAnsi="Libre Franklin Light" w:cs="Calibri Light"/>
        </w:rPr>
        <w:t xml:space="preserve">of those respondents classified as PGSI 8+ in Cardiff South and Penarth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Cardiff South and Penarth is estimated to be </w:t>
      </w:r>
      <w:r w:rsidRPr="00773DF7">
        <w:rPr>
          <w:rFonts w:ascii="Libre Franklin Light" w:eastAsia="Times New Roman" w:hAnsi="Libre Franklin Light" w:cs="Calibri Light"/>
          <w:b/>
          <w:bCs/>
          <w:color w:val="C45911" w:themeColor="accent2" w:themeShade="BF"/>
        </w:rPr>
        <w:t xml:space="preserve">£2,950,179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Cardiff South and Penarth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Cardiff South and Penarth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Cardiff South and Penarth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Cardiff South and Penarth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rdiff South and Pena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Cardiff South and Penarth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rdiff South and Pena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Cardiff South and Penarth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Cardiff South and Penarth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rdiff South and Pena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Cardiff South and Penarth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Cardiff South and Penarth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Cardiff South and Penarth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69.8%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Cardiff South and Penarth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Cardiff South and Penarth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Cardiff South and Penarth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£2,950,179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Cardiff South and Penarth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£48,054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£993,775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£71,190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£20,022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£36,708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£1,780,430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£2,950,179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Cardiff South and Penarth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Cardiff South and Penarth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39.0%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South and Penarth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South and Penarth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South and Penarth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South and Penarth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Cardiff South and Penarth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39.0%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Cardiff South and Penarth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Cardiff South and Penarth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Cardiff South and Penarth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Cardiff South and Penarth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Cardiff South and Penarth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4ED6B88-6D2C-43E4-880F-546B688B301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